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F2EBC" w14:textId="77777777" w:rsidR="00D030CF" w:rsidRDefault="00D030CF" w:rsidP="00D030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Anthony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St.QUYNTEN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(fl.1417)</w:t>
      </w:r>
    </w:p>
    <w:p w14:paraId="3A00C2A8" w14:textId="77777777" w:rsidR="00D030CF" w:rsidRDefault="00D030CF" w:rsidP="00D030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4A387123" w14:textId="77777777" w:rsidR="00D030CF" w:rsidRDefault="00D030CF" w:rsidP="00D030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5917D7" w14:textId="77777777" w:rsidR="00D030CF" w:rsidRDefault="00D030CF" w:rsidP="00D030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F481EC" w14:textId="77777777" w:rsidR="00D030CF" w:rsidRDefault="00D030CF" w:rsidP="00D030CF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65292D73" w14:textId="77777777" w:rsidR="00D030CF" w:rsidRDefault="00D030CF" w:rsidP="00D030CF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m3,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77C17223" w14:textId="77777777" w:rsidR="00D030CF" w:rsidRDefault="00D030CF" w:rsidP="00D030CF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53448EFE" w14:textId="77777777" w:rsidR="00D030CF" w:rsidRDefault="00D030CF" w:rsidP="00D030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2E7DDE" w14:textId="77777777" w:rsidR="00D030CF" w:rsidRDefault="00D030CF" w:rsidP="00D030C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9F6E15" w14:textId="77777777" w:rsidR="00D030CF" w:rsidRDefault="00D030CF" w:rsidP="00D030C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July 2022</w:t>
      </w:r>
    </w:p>
    <w:p w14:paraId="401B8A6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304A8" w14:textId="77777777" w:rsidR="00D030CF" w:rsidRDefault="00D030CF" w:rsidP="009139A6">
      <w:r>
        <w:separator/>
      </w:r>
    </w:p>
  </w:endnote>
  <w:endnote w:type="continuationSeparator" w:id="0">
    <w:p w14:paraId="6F91CBAB" w14:textId="77777777" w:rsidR="00D030CF" w:rsidRDefault="00D030C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E15B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7F20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879D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9F247" w14:textId="77777777" w:rsidR="00D030CF" w:rsidRDefault="00D030CF" w:rsidP="009139A6">
      <w:r>
        <w:separator/>
      </w:r>
    </w:p>
  </w:footnote>
  <w:footnote w:type="continuationSeparator" w:id="0">
    <w:p w14:paraId="34CF550B" w14:textId="77777777" w:rsidR="00D030CF" w:rsidRDefault="00D030C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3985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0638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5670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0C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030CF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0DFCFD"/>
  <w15:chartTrackingRefBased/>
  <w15:docId w15:val="{B7A6B5E9-F804-49E3-99BA-7ED60880C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2022-09-07T18:35:00Z</dcterms:created>
  <dcterms:modified xsi:type="dcterms:W3CDTF">2022-09-07T18:35:00Z</dcterms:modified>
</cp:coreProperties>
</file>